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AEB1A" w14:textId="2F589838" w:rsidR="003C38C1" w:rsidRPr="00E85A00" w:rsidRDefault="008E7248" w:rsidP="00C32357">
      <w:pPr>
        <w:pStyle w:val="Heading4"/>
        <w:rPr>
          <w:rFonts w:ascii="Arial" w:hAnsi="Arial" w:cs="Arial"/>
          <w:iCs w:val="0"/>
          <w:color w:val="auto"/>
          <w:sz w:val="48"/>
          <w:szCs w:val="48"/>
        </w:rPr>
      </w:pPr>
      <w:r w:rsidRPr="008E7248">
        <w:rPr>
          <w:rFonts w:ascii="Arial" w:hAnsi="Arial" w:cs="Arial"/>
          <w:iCs w:val="0"/>
          <w:color w:val="auto"/>
          <w:sz w:val="48"/>
          <w:szCs w:val="48"/>
        </w:rPr>
        <w:t>AMPABA3X22</w:t>
      </w:r>
      <w:r w:rsidR="003C38C1" w:rsidRPr="00E85A00">
        <w:rPr>
          <w:rFonts w:ascii="Arial" w:hAnsi="Arial" w:cs="Arial"/>
          <w:iCs w:val="0"/>
          <w:color w:val="auto"/>
          <w:sz w:val="48"/>
          <w:szCs w:val="48"/>
        </w:rPr>
        <w:t xml:space="preserve"> Operate pelt puller</w:t>
      </w:r>
    </w:p>
    <w:p w14:paraId="22BBCDB7" w14:textId="4874A6AC" w:rsidR="00D024B9" w:rsidRPr="007373FF" w:rsidRDefault="008F54D2" w:rsidP="00C32357">
      <w:pPr>
        <w:pStyle w:val="Heading4"/>
        <w:rPr>
          <w:rFonts w:ascii="Arial" w:hAnsi="Arial" w:cs="Arial"/>
          <w:color w:val="000000" w:themeColor="text2"/>
        </w:rPr>
      </w:pPr>
      <w:r w:rsidRPr="007373FF">
        <w:rPr>
          <w:rFonts w:ascii="Arial" w:hAnsi="Arial" w:cs="Arial"/>
          <w:color w:val="000000" w:themeColor="text2"/>
        </w:rPr>
        <w:t>Application</w:t>
      </w:r>
    </w:p>
    <w:p w14:paraId="3E36997C" w14:textId="48FBD07C" w:rsidR="003C38C1" w:rsidRPr="00E85A00" w:rsidRDefault="003C38C1" w:rsidP="00E85A00">
      <w:pPr>
        <w:pStyle w:val="BodyTextSI"/>
        <w:rPr>
          <w:rFonts w:ascii="Arial" w:hAnsi="Arial" w:cs="Arial"/>
          <w:b/>
          <w:color w:val="000000" w:themeColor="text2"/>
        </w:rPr>
      </w:pPr>
      <w:r w:rsidRPr="00E85A00">
        <w:rPr>
          <w:rFonts w:ascii="Arial" w:hAnsi="Arial" w:cs="Arial"/>
          <w:color w:val="000000" w:themeColor="text2"/>
        </w:rPr>
        <w:t>This unit describes the skills and knowledge required</w:t>
      </w:r>
      <w:r w:rsidR="00E6160E" w:rsidRPr="009F4DFA">
        <w:rPr>
          <w:rFonts w:ascii="Arial" w:hAnsi="Arial" w:cs="Arial"/>
          <w:color w:val="000000" w:themeColor="text2"/>
        </w:rPr>
        <w:t xml:space="preserve"> for workers</w:t>
      </w:r>
      <w:r w:rsidRPr="00E85A00">
        <w:rPr>
          <w:rFonts w:ascii="Arial" w:hAnsi="Arial" w:cs="Arial"/>
          <w:color w:val="000000" w:themeColor="text2"/>
        </w:rPr>
        <w:t xml:space="preserve"> to operate a pelt puller</w:t>
      </w:r>
      <w:r w:rsidR="00E6160E" w:rsidRPr="00E85A00">
        <w:rPr>
          <w:rFonts w:ascii="Arial" w:hAnsi="Arial" w:cs="Arial"/>
          <w:color w:val="000000" w:themeColor="text2"/>
        </w:rPr>
        <w:t xml:space="preserve"> in </w:t>
      </w:r>
      <w:r w:rsidRPr="00E85A00">
        <w:rPr>
          <w:rFonts w:ascii="Arial" w:hAnsi="Arial" w:cs="Arial"/>
          <w:color w:val="000000" w:themeColor="text2"/>
        </w:rPr>
        <w:t>plants processing sheep and goats.</w:t>
      </w:r>
    </w:p>
    <w:p w14:paraId="718437CA" w14:textId="77777777" w:rsidR="00E6160E" w:rsidRPr="007373FF" w:rsidRDefault="00E6160E" w:rsidP="00E6160E">
      <w:pPr>
        <w:pStyle w:val="BodyTextSI"/>
        <w:rPr>
          <w:rFonts w:ascii="Arial" w:hAnsi="Arial" w:cs="Arial"/>
          <w:color w:val="000000" w:themeColor="text2"/>
        </w:rPr>
      </w:pPr>
      <w:r w:rsidRPr="007373FF">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FAB0802" w14:textId="7F7A0793" w:rsidR="003C38C1" w:rsidRPr="00E85A00" w:rsidRDefault="00E6160E" w:rsidP="00E85A00">
      <w:pPr>
        <w:pStyle w:val="BodyTextSI"/>
        <w:rPr>
          <w:rFonts w:ascii="Arial" w:hAnsi="Arial" w:cs="Arial"/>
          <w:b/>
          <w:color w:val="000000" w:themeColor="text2"/>
        </w:rPr>
      </w:pPr>
      <w:r w:rsidRPr="00E85A00">
        <w:rPr>
          <w:rFonts w:ascii="Arial" w:hAnsi="Arial" w:cs="Arial"/>
          <w:color w:val="000000" w:themeColor="text2"/>
        </w:rPr>
        <w:t>Work is performed in compliance with</w:t>
      </w:r>
      <w:r w:rsidR="003C38C1" w:rsidRPr="00E85A00">
        <w:rPr>
          <w:rFonts w:ascii="Arial" w:hAnsi="Arial" w:cs="Arial"/>
          <w:color w:val="000000" w:themeColor="text2"/>
        </w:rPr>
        <w:t xml:space="preserve"> workplace procedures, customer requirements and product specifications.</w:t>
      </w:r>
    </w:p>
    <w:p w14:paraId="0D0BE230" w14:textId="77777777" w:rsidR="003C38C1" w:rsidRPr="00E85A00" w:rsidRDefault="003C38C1" w:rsidP="00E85A00">
      <w:pPr>
        <w:pStyle w:val="BodyTextSI"/>
        <w:rPr>
          <w:rFonts w:ascii="Arial" w:hAnsi="Arial" w:cs="Arial"/>
          <w:b/>
          <w:color w:val="000000" w:themeColor="text2"/>
        </w:rPr>
      </w:pPr>
      <w:r w:rsidRPr="00E85A00">
        <w:rPr>
          <w:rFonts w:ascii="Arial" w:hAnsi="Arial" w:cs="Arial"/>
          <w:color w:val="000000" w:themeColor="text2"/>
        </w:rPr>
        <w:t>This unit must be delivered and assessed in the context of Australian meat processing standards and regulations.</w:t>
      </w:r>
    </w:p>
    <w:p w14:paraId="3743C5F1" w14:textId="568FB68E" w:rsidR="00D024B9" w:rsidRPr="00E85A00" w:rsidRDefault="00D024B9" w:rsidP="00762601">
      <w:pPr>
        <w:pStyle w:val="Heading5"/>
        <w:rPr>
          <w:rFonts w:ascii="Arial" w:hAnsi="Arial" w:cs="Arial"/>
        </w:rPr>
      </w:pPr>
      <w:r w:rsidRPr="00E85A00">
        <w:rPr>
          <w:rFonts w:ascii="Arial" w:hAnsi="Arial" w:cs="Arial"/>
        </w:rPr>
        <w:t>Licensing, legislative, regulatory requirements</w:t>
      </w:r>
    </w:p>
    <w:p w14:paraId="340DE146" w14:textId="5210631C" w:rsidR="00D024B9" w:rsidRPr="007373FF" w:rsidRDefault="001B4250" w:rsidP="00D024B9">
      <w:pPr>
        <w:pStyle w:val="BodyTextSI"/>
        <w:rPr>
          <w:rFonts w:ascii="Arial" w:hAnsi="Arial" w:cs="Arial"/>
          <w:color w:val="000000" w:themeColor="text2"/>
        </w:rPr>
      </w:pPr>
      <w:r w:rsidRPr="007373FF">
        <w:rPr>
          <w:rFonts w:ascii="Arial" w:hAnsi="Arial" w:cs="Arial"/>
          <w:i/>
        </w:rPr>
        <w:t>No licensing, legislative or certification requirements apply to this unit at the time of publication.</w:t>
      </w:r>
    </w:p>
    <w:p w14:paraId="4C3F1116" w14:textId="23003A0C" w:rsidR="00B76B2F" w:rsidRPr="007373FF" w:rsidRDefault="00B76B2F" w:rsidP="00E85A00">
      <w:pPr>
        <w:pStyle w:val="Heading4"/>
        <w:rPr>
          <w:rFonts w:ascii="Arial" w:hAnsi="Arial" w:cs="Arial"/>
          <w:color w:val="000000" w:themeColor="text2"/>
        </w:rPr>
      </w:pPr>
      <w:r w:rsidRPr="007373FF">
        <w:rPr>
          <w:rFonts w:ascii="Arial" w:hAnsi="Arial" w:cs="Arial"/>
          <w:color w:val="000000" w:themeColor="text2"/>
        </w:rPr>
        <w:t>Pre-requisite unit</w:t>
      </w:r>
      <w:r w:rsidR="00657EA3" w:rsidRPr="007373FF">
        <w:rPr>
          <w:rFonts w:ascii="Arial" w:hAnsi="Arial" w:cs="Arial"/>
          <w:color w:val="000000" w:themeColor="text2"/>
        </w:rPr>
        <w:br/>
      </w:r>
      <w:r w:rsidR="00E6160E" w:rsidRPr="007373FF">
        <w:rPr>
          <w:rFonts w:ascii="Arial" w:eastAsiaTheme="minorHAnsi" w:hAnsi="Arial" w:cs="Arial"/>
          <w:b w:val="0"/>
          <w:bCs w:val="0"/>
          <w:iCs w:val="0"/>
          <w:color w:val="000000" w:themeColor="text2"/>
          <w:sz w:val="22"/>
          <w:szCs w:val="22"/>
        </w:rPr>
        <w:t>Nil</w:t>
      </w:r>
    </w:p>
    <w:p w14:paraId="21F23B2F" w14:textId="0D5FE3F9" w:rsidR="002539F9" w:rsidRPr="007373FF" w:rsidRDefault="002539F9" w:rsidP="00E6160E">
      <w:pPr>
        <w:pStyle w:val="BodyTextSI"/>
        <w:rPr>
          <w:rFonts w:ascii="Arial" w:hAnsi="Arial" w:cs="Arial"/>
          <w:color w:val="000000" w:themeColor="text2"/>
        </w:rPr>
      </w:pPr>
      <w:r w:rsidRPr="007373FF">
        <w:rPr>
          <w:rFonts w:ascii="Arial" w:eastAsiaTheme="majorEastAsia" w:hAnsi="Arial" w:cs="Arial"/>
          <w:b/>
          <w:bCs/>
          <w:iCs/>
          <w:color w:val="000000" w:themeColor="text2"/>
          <w:sz w:val="28"/>
          <w:szCs w:val="28"/>
        </w:rPr>
        <w:t>Unit sector</w:t>
      </w:r>
      <w:r w:rsidRPr="007373FF">
        <w:rPr>
          <w:rFonts w:ascii="Arial" w:eastAsiaTheme="majorEastAsia" w:hAnsi="Arial" w:cs="Arial"/>
          <w:b/>
          <w:bCs/>
          <w:iCs/>
          <w:color w:val="000000" w:themeColor="text2"/>
          <w:sz w:val="28"/>
          <w:szCs w:val="28"/>
        </w:rPr>
        <w:br/>
      </w:r>
      <w:r w:rsidR="000A252F" w:rsidRPr="000A252F">
        <w:t xml:space="preserve"> </w:t>
      </w:r>
      <w:r w:rsidR="000A252F" w:rsidRPr="000A252F">
        <w:rPr>
          <w:rFonts w:ascii="Arial" w:hAnsi="Arial" w:cs="Arial"/>
          <w:color w:val="000000" w:themeColor="text2"/>
        </w:rPr>
        <w:t>Abattoirs</w:t>
      </w:r>
      <w:r w:rsidR="000A252F">
        <w:rPr>
          <w:rFonts w:ascii="Arial" w:hAnsi="Arial" w:cs="Arial"/>
          <w:color w:val="000000" w:themeColor="text2"/>
        </w:rPr>
        <w:t xml:space="preserve"> (ABA)</w:t>
      </w:r>
    </w:p>
    <w:p w14:paraId="7B244E65" w14:textId="77777777" w:rsidR="00B76B2F" w:rsidRPr="007373FF"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7373FF" w14:paraId="63332B22" w14:textId="77777777" w:rsidTr="008A2237">
        <w:tc>
          <w:tcPr>
            <w:tcW w:w="3512" w:type="dxa"/>
          </w:tcPr>
          <w:p w14:paraId="19345E85" w14:textId="4AA2ED8D" w:rsidR="008A2237" w:rsidRPr="007373FF" w:rsidRDefault="008A2237" w:rsidP="007E40E9">
            <w:pPr>
              <w:spacing w:after="120"/>
              <w:rPr>
                <w:rFonts w:ascii="Arial" w:hAnsi="Arial" w:cs="Arial"/>
                <w:color w:val="000000" w:themeColor="text2"/>
              </w:rPr>
            </w:pPr>
            <w:r w:rsidRPr="007373FF">
              <w:rPr>
                <w:rFonts w:ascii="Arial" w:hAnsi="Arial" w:cs="Arial"/>
                <w:b/>
              </w:rPr>
              <w:t>Elements</w:t>
            </w:r>
            <w:r w:rsidR="007E40E9" w:rsidRPr="007373FF">
              <w:rPr>
                <w:rFonts w:ascii="Arial" w:hAnsi="Arial" w:cs="Arial"/>
                <w:b/>
              </w:rPr>
              <w:br/>
            </w:r>
            <w:proofErr w:type="spellStart"/>
            <w:r w:rsidR="007E40E9" w:rsidRPr="007373FF">
              <w:rPr>
                <w:rFonts w:ascii="Arial" w:hAnsi="Arial" w:cs="Arial"/>
                <w:i/>
              </w:rPr>
              <w:t>Elements</w:t>
            </w:r>
            <w:proofErr w:type="spellEnd"/>
            <w:r w:rsidR="007E40E9" w:rsidRPr="007373FF">
              <w:rPr>
                <w:rFonts w:ascii="Arial" w:hAnsi="Arial" w:cs="Arial"/>
                <w:i/>
              </w:rPr>
              <w:t xml:space="preserve"> describe the essential outcomes.</w:t>
            </w:r>
          </w:p>
        </w:tc>
        <w:tc>
          <w:tcPr>
            <w:tcW w:w="5954" w:type="dxa"/>
          </w:tcPr>
          <w:p w14:paraId="53C86B1B" w14:textId="77777777" w:rsidR="008A2237" w:rsidRPr="007373FF" w:rsidRDefault="008A2237" w:rsidP="008A2237">
            <w:pPr>
              <w:spacing w:after="120"/>
              <w:rPr>
                <w:rFonts w:ascii="Arial" w:hAnsi="Arial" w:cs="Arial"/>
              </w:rPr>
            </w:pPr>
            <w:r w:rsidRPr="007373FF">
              <w:rPr>
                <w:rFonts w:ascii="Arial" w:hAnsi="Arial" w:cs="Arial"/>
                <w:b/>
              </w:rPr>
              <w:t>Performance criteria</w:t>
            </w:r>
          </w:p>
          <w:p w14:paraId="091AC639" w14:textId="47E472BF" w:rsidR="008A2237" w:rsidRPr="007373FF" w:rsidRDefault="00656877" w:rsidP="008A2237">
            <w:pPr>
              <w:pStyle w:val="SIText"/>
              <w:rPr>
                <w:rFonts w:cs="Arial"/>
                <w:color w:val="000000" w:themeColor="text2"/>
                <w:sz w:val="22"/>
              </w:rPr>
            </w:pPr>
            <w:r w:rsidRPr="007373FF">
              <w:rPr>
                <w:rFonts w:cs="Arial"/>
                <w:i/>
                <w:sz w:val="22"/>
              </w:rPr>
              <w:t>Performance criteria describe the performance needed to demonstrate achievement of the element.</w:t>
            </w:r>
          </w:p>
        </w:tc>
      </w:tr>
      <w:tr w:rsidR="003C38C1" w:rsidRPr="007373FF" w14:paraId="622DCC10" w14:textId="77777777" w:rsidTr="008A2237">
        <w:tc>
          <w:tcPr>
            <w:tcW w:w="3512" w:type="dxa"/>
          </w:tcPr>
          <w:p w14:paraId="526B1BE4" w14:textId="78330DDC" w:rsidR="003C38C1" w:rsidRPr="00E85A00" w:rsidRDefault="003C38C1" w:rsidP="003C38C1">
            <w:pPr>
              <w:pStyle w:val="SIText"/>
              <w:rPr>
                <w:rFonts w:cs="Arial"/>
                <w:color w:val="000000" w:themeColor="text2"/>
                <w:sz w:val="22"/>
              </w:rPr>
            </w:pPr>
            <w:r w:rsidRPr="00E85A00">
              <w:rPr>
                <w:rFonts w:cs="Arial"/>
                <w:color w:val="000000" w:themeColor="text2"/>
                <w:sz w:val="22"/>
              </w:rPr>
              <w:t>1. Clean and prepare equipment</w:t>
            </w:r>
          </w:p>
        </w:tc>
        <w:tc>
          <w:tcPr>
            <w:tcW w:w="5954" w:type="dxa"/>
          </w:tcPr>
          <w:p w14:paraId="11376AE4" w14:textId="77777777" w:rsidR="003C38C1" w:rsidRPr="00E85A00" w:rsidRDefault="003C38C1" w:rsidP="00E85A00">
            <w:pPr>
              <w:pStyle w:val="SIText"/>
              <w:rPr>
                <w:rFonts w:cs="Arial"/>
                <w:color w:val="000000" w:themeColor="text2"/>
              </w:rPr>
            </w:pPr>
            <w:r w:rsidRPr="00E85A00">
              <w:rPr>
                <w:rFonts w:cs="Arial"/>
                <w:color w:val="000000" w:themeColor="text2"/>
                <w:sz w:val="22"/>
              </w:rPr>
              <w:t>1.1 Clean and prepare equipment according to workplace requirements</w:t>
            </w:r>
          </w:p>
          <w:p w14:paraId="07BE8EF5" w14:textId="77777777" w:rsidR="003C38C1" w:rsidRPr="007373FF" w:rsidRDefault="003C38C1" w:rsidP="003C38C1">
            <w:pPr>
              <w:pStyle w:val="SIText"/>
              <w:rPr>
                <w:rFonts w:cs="Arial"/>
                <w:color w:val="000000" w:themeColor="text2"/>
                <w:sz w:val="22"/>
              </w:rPr>
            </w:pPr>
            <w:r w:rsidRPr="00E85A00">
              <w:rPr>
                <w:rFonts w:cs="Arial"/>
                <w:color w:val="000000" w:themeColor="text2"/>
                <w:sz w:val="22"/>
              </w:rPr>
              <w:t>1.2 Perform routine maintenance and checks according to work instructions</w:t>
            </w:r>
          </w:p>
          <w:p w14:paraId="7219C880" w14:textId="1DA1064F" w:rsidR="00414BAB" w:rsidRPr="00E85A00" w:rsidRDefault="00A6307A" w:rsidP="003C38C1">
            <w:pPr>
              <w:pStyle w:val="SIText"/>
              <w:rPr>
                <w:rFonts w:cs="Arial"/>
                <w:color w:val="000000" w:themeColor="text2"/>
                <w:sz w:val="22"/>
              </w:rPr>
            </w:pPr>
            <w:r w:rsidRPr="007373FF">
              <w:rPr>
                <w:rFonts w:cs="Arial"/>
                <w:color w:val="000000" w:themeColor="text2"/>
                <w:sz w:val="22"/>
              </w:rPr>
              <w:t>1.3 Report defective operation of puller clearly, accurately and promptly</w:t>
            </w:r>
          </w:p>
        </w:tc>
      </w:tr>
      <w:tr w:rsidR="003C38C1" w:rsidRPr="007373FF" w14:paraId="13567FB3" w14:textId="77777777" w:rsidTr="008A2237">
        <w:tc>
          <w:tcPr>
            <w:tcW w:w="3512" w:type="dxa"/>
          </w:tcPr>
          <w:p w14:paraId="3089E5C7" w14:textId="6748BC8C" w:rsidR="003C38C1" w:rsidRPr="00E85A00" w:rsidRDefault="003C38C1" w:rsidP="003C38C1">
            <w:pPr>
              <w:pStyle w:val="SIText"/>
              <w:rPr>
                <w:rFonts w:cs="Arial"/>
                <w:color w:val="000000" w:themeColor="text2"/>
                <w:sz w:val="22"/>
              </w:rPr>
            </w:pPr>
            <w:r w:rsidRPr="00E85A00">
              <w:rPr>
                <w:rFonts w:cs="Arial"/>
                <w:color w:val="000000" w:themeColor="text2"/>
                <w:sz w:val="22"/>
              </w:rPr>
              <w:t>2. Position carcase</w:t>
            </w:r>
          </w:p>
        </w:tc>
        <w:tc>
          <w:tcPr>
            <w:tcW w:w="5954" w:type="dxa"/>
          </w:tcPr>
          <w:p w14:paraId="3540D5CA" w14:textId="0ED096AA" w:rsidR="003C38C1" w:rsidRPr="00E85A00" w:rsidRDefault="003C38C1" w:rsidP="00E85A00">
            <w:pPr>
              <w:pStyle w:val="SIText"/>
              <w:rPr>
                <w:rFonts w:cs="Arial"/>
                <w:color w:val="000000" w:themeColor="text2"/>
              </w:rPr>
            </w:pPr>
            <w:r w:rsidRPr="00E85A00">
              <w:rPr>
                <w:rFonts w:cs="Arial"/>
                <w:color w:val="000000" w:themeColor="text2"/>
                <w:sz w:val="22"/>
              </w:rPr>
              <w:t>2.1 Position carcase and attach to pelt puller according to work instructions and workplace health and safety requirements</w:t>
            </w:r>
          </w:p>
        </w:tc>
      </w:tr>
      <w:tr w:rsidR="003C38C1" w:rsidRPr="007373FF" w14:paraId="15299193" w14:textId="77777777" w:rsidTr="008A2237">
        <w:tc>
          <w:tcPr>
            <w:tcW w:w="3512" w:type="dxa"/>
          </w:tcPr>
          <w:p w14:paraId="6DB29C68" w14:textId="2BB5FF06" w:rsidR="003C38C1" w:rsidRPr="00E85A00" w:rsidRDefault="003C38C1" w:rsidP="003C38C1">
            <w:pPr>
              <w:pStyle w:val="SIText"/>
              <w:rPr>
                <w:rFonts w:cs="Arial"/>
                <w:color w:val="000000" w:themeColor="text2"/>
                <w:sz w:val="22"/>
              </w:rPr>
            </w:pPr>
            <w:r w:rsidRPr="00E85A00">
              <w:rPr>
                <w:rFonts w:cs="Arial"/>
                <w:color w:val="000000" w:themeColor="text2"/>
                <w:sz w:val="22"/>
              </w:rPr>
              <w:t>3. Operate pelt puller</w:t>
            </w:r>
          </w:p>
        </w:tc>
        <w:tc>
          <w:tcPr>
            <w:tcW w:w="5954" w:type="dxa"/>
          </w:tcPr>
          <w:p w14:paraId="6839198F" w14:textId="77777777" w:rsidR="003C38C1" w:rsidRPr="00E85A00" w:rsidRDefault="003C38C1" w:rsidP="00E85A00">
            <w:pPr>
              <w:pStyle w:val="SIText"/>
              <w:rPr>
                <w:rFonts w:cs="Arial"/>
                <w:color w:val="000000" w:themeColor="text2"/>
              </w:rPr>
            </w:pPr>
            <w:r w:rsidRPr="00E85A00">
              <w:rPr>
                <w:rFonts w:cs="Arial"/>
                <w:color w:val="000000" w:themeColor="text2"/>
                <w:sz w:val="22"/>
              </w:rPr>
              <w:t>3.1 Start and operate pelt puller according to work instructions</w:t>
            </w:r>
          </w:p>
          <w:p w14:paraId="7196633B" w14:textId="77777777" w:rsidR="003C38C1" w:rsidRPr="00E85A00" w:rsidRDefault="003C38C1" w:rsidP="00E85A00">
            <w:pPr>
              <w:pStyle w:val="SIText"/>
              <w:rPr>
                <w:rFonts w:cs="Arial"/>
                <w:color w:val="000000" w:themeColor="text2"/>
              </w:rPr>
            </w:pPr>
            <w:r w:rsidRPr="00E85A00">
              <w:rPr>
                <w:rFonts w:cs="Arial"/>
                <w:color w:val="000000" w:themeColor="text2"/>
                <w:sz w:val="22"/>
              </w:rPr>
              <w:t>3.2 Identify and comply with workplace health and safety requirements</w:t>
            </w:r>
          </w:p>
          <w:p w14:paraId="3169C5CC" w14:textId="77777777" w:rsidR="003C38C1" w:rsidRPr="00E85A00" w:rsidRDefault="003C38C1" w:rsidP="00E85A00">
            <w:pPr>
              <w:pStyle w:val="SIText"/>
              <w:rPr>
                <w:rFonts w:cs="Arial"/>
                <w:color w:val="000000" w:themeColor="text2"/>
              </w:rPr>
            </w:pPr>
            <w:r w:rsidRPr="00E85A00">
              <w:rPr>
                <w:rFonts w:cs="Arial"/>
                <w:color w:val="000000" w:themeColor="text2"/>
                <w:sz w:val="22"/>
              </w:rPr>
              <w:lastRenderedPageBreak/>
              <w:t>3.3 Monitor operation of puller and report damage to the carcase or pelts to the supervisor</w:t>
            </w:r>
          </w:p>
          <w:p w14:paraId="41D5E439" w14:textId="77777777" w:rsidR="003C38C1" w:rsidRPr="00E85A00" w:rsidRDefault="003C38C1" w:rsidP="00E85A00">
            <w:pPr>
              <w:pStyle w:val="SIText"/>
              <w:rPr>
                <w:rFonts w:cs="Arial"/>
                <w:color w:val="000000" w:themeColor="text2"/>
              </w:rPr>
            </w:pPr>
            <w:r w:rsidRPr="00E85A00">
              <w:rPr>
                <w:rFonts w:cs="Arial"/>
                <w:color w:val="000000" w:themeColor="text2"/>
                <w:sz w:val="22"/>
              </w:rPr>
              <w:t>3.4 Dispose of pelts in accordance with work instructions</w:t>
            </w:r>
          </w:p>
          <w:p w14:paraId="7827425B" w14:textId="45A132A0" w:rsidR="003C38C1" w:rsidRPr="00E85A00" w:rsidRDefault="003C38C1" w:rsidP="00E85A00">
            <w:pPr>
              <w:pStyle w:val="SIText"/>
              <w:rPr>
                <w:rFonts w:cs="Arial"/>
                <w:color w:val="000000" w:themeColor="text2"/>
              </w:rPr>
            </w:pPr>
            <w:r w:rsidRPr="00E85A00">
              <w:rPr>
                <w:rFonts w:cs="Arial"/>
                <w:color w:val="000000" w:themeColor="text2"/>
                <w:sz w:val="22"/>
              </w:rPr>
              <w:t>3.5 Keep work area neat and tidy and clear of pelts</w:t>
            </w:r>
          </w:p>
        </w:tc>
      </w:tr>
    </w:tbl>
    <w:p w14:paraId="0965687E" w14:textId="77777777" w:rsidR="006A5CF9" w:rsidRPr="00E85A00" w:rsidRDefault="006A5CF9" w:rsidP="00695D51">
      <w:pPr>
        <w:pStyle w:val="BodyTextSI"/>
        <w:rPr>
          <w:rFonts w:ascii="Arial" w:hAnsi="Arial" w:cs="Arial"/>
        </w:rPr>
      </w:pPr>
    </w:p>
    <w:p w14:paraId="3D544D4D" w14:textId="7864CE15" w:rsidR="00AC2E59" w:rsidRPr="007373FF" w:rsidRDefault="006A5CF9" w:rsidP="00E85A00">
      <w:pPr>
        <w:pStyle w:val="Heading4"/>
        <w:rPr>
          <w:rFonts w:ascii="Arial" w:hAnsi="Arial" w:cs="Arial"/>
          <w:color w:val="0000FF"/>
        </w:rPr>
      </w:pPr>
      <w:r w:rsidRPr="007373FF">
        <w:rPr>
          <w:rFonts w:ascii="Arial" w:hAnsi="Arial" w:cs="Arial"/>
          <w:color w:val="000000" w:themeColor="text2"/>
        </w:rPr>
        <w:t>F</w:t>
      </w:r>
      <w:r w:rsidR="00A83F69" w:rsidRPr="007373FF">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7373FF" w14:paraId="6E035243" w14:textId="77777777" w:rsidTr="00726491">
        <w:tc>
          <w:tcPr>
            <w:tcW w:w="1880" w:type="dxa"/>
          </w:tcPr>
          <w:p w14:paraId="1B1FC08B" w14:textId="10EC77E6" w:rsidR="00726491" w:rsidRPr="007373FF" w:rsidRDefault="00726491" w:rsidP="00726491">
            <w:pPr>
              <w:pStyle w:val="BodyTextSI"/>
              <w:rPr>
                <w:rFonts w:ascii="Arial" w:hAnsi="Arial" w:cs="Arial"/>
                <w:b/>
                <w:bCs/>
                <w:color w:val="000000" w:themeColor="text2"/>
              </w:rPr>
            </w:pPr>
            <w:r w:rsidRPr="007373FF">
              <w:rPr>
                <w:rFonts w:ascii="Arial" w:hAnsi="Arial" w:cs="Arial"/>
                <w:b/>
                <w:bCs/>
                <w:color w:val="000000" w:themeColor="text2"/>
              </w:rPr>
              <w:t>Learning</w:t>
            </w:r>
          </w:p>
        </w:tc>
        <w:tc>
          <w:tcPr>
            <w:tcW w:w="1880" w:type="dxa"/>
          </w:tcPr>
          <w:p w14:paraId="2C2A6618" w14:textId="4372DF00" w:rsidR="00726491" w:rsidRPr="007373FF" w:rsidRDefault="00726491" w:rsidP="00726491">
            <w:pPr>
              <w:pStyle w:val="BodyTextSI"/>
              <w:rPr>
                <w:rFonts w:ascii="Arial" w:hAnsi="Arial" w:cs="Arial"/>
                <w:b/>
                <w:bCs/>
                <w:color w:val="000000" w:themeColor="text2"/>
              </w:rPr>
            </w:pPr>
            <w:r w:rsidRPr="007373FF">
              <w:rPr>
                <w:rFonts w:ascii="Arial" w:hAnsi="Arial" w:cs="Arial"/>
                <w:b/>
                <w:bCs/>
                <w:color w:val="000000" w:themeColor="text2"/>
              </w:rPr>
              <w:t>Reading</w:t>
            </w:r>
          </w:p>
        </w:tc>
        <w:tc>
          <w:tcPr>
            <w:tcW w:w="1880" w:type="dxa"/>
          </w:tcPr>
          <w:p w14:paraId="719B7923" w14:textId="274AE6DF" w:rsidR="00726491" w:rsidRPr="007373FF" w:rsidRDefault="00726491" w:rsidP="00726491">
            <w:pPr>
              <w:pStyle w:val="BodyTextSI"/>
              <w:rPr>
                <w:rFonts w:ascii="Arial" w:hAnsi="Arial" w:cs="Arial"/>
                <w:b/>
                <w:bCs/>
                <w:color w:val="000000" w:themeColor="text2"/>
              </w:rPr>
            </w:pPr>
            <w:r w:rsidRPr="007373FF">
              <w:rPr>
                <w:rFonts w:ascii="Arial" w:hAnsi="Arial" w:cs="Arial"/>
                <w:b/>
                <w:bCs/>
                <w:color w:val="000000" w:themeColor="text2"/>
              </w:rPr>
              <w:t>Writing</w:t>
            </w:r>
          </w:p>
        </w:tc>
        <w:tc>
          <w:tcPr>
            <w:tcW w:w="1881" w:type="dxa"/>
          </w:tcPr>
          <w:p w14:paraId="74832C6C" w14:textId="62FDE15C" w:rsidR="00726491" w:rsidRPr="007373FF" w:rsidRDefault="00726491" w:rsidP="00726491">
            <w:pPr>
              <w:pStyle w:val="BodyTextSI"/>
              <w:rPr>
                <w:rFonts w:ascii="Arial" w:hAnsi="Arial" w:cs="Arial"/>
                <w:b/>
                <w:bCs/>
                <w:color w:val="000000" w:themeColor="text2"/>
              </w:rPr>
            </w:pPr>
            <w:r w:rsidRPr="007373FF">
              <w:rPr>
                <w:rFonts w:ascii="Arial" w:hAnsi="Arial" w:cs="Arial"/>
                <w:b/>
                <w:bCs/>
                <w:color w:val="000000" w:themeColor="text2"/>
              </w:rPr>
              <w:t>Oral communication</w:t>
            </w:r>
          </w:p>
        </w:tc>
        <w:tc>
          <w:tcPr>
            <w:tcW w:w="2255" w:type="dxa"/>
          </w:tcPr>
          <w:p w14:paraId="674C1D0C" w14:textId="3E45BCD6" w:rsidR="00726491" w:rsidRPr="007373FF" w:rsidRDefault="00726491" w:rsidP="00726491">
            <w:pPr>
              <w:pStyle w:val="BodyTextSI"/>
              <w:rPr>
                <w:rFonts w:ascii="Arial" w:hAnsi="Arial" w:cs="Arial"/>
                <w:b/>
                <w:bCs/>
                <w:color w:val="000000" w:themeColor="text2"/>
              </w:rPr>
            </w:pPr>
            <w:r w:rsidRPr="007373FF">
              <w:rPr>
                <w:rFonts w:ascii="Arial" w:hAnsi="Arial" w:cs="Arial"/>
                <w:b/>
                <w:bCs/>
                <w:color w:val="000000" w:themeColor="text2"/>
              </w:rPr>
              <w:t>Numeracy</w:t>
            </w:r>
          </w:p>
        </w:tc>
      </w:tr>
      <w:tr w:rsidR="00C602DE" w:rsidRPr="007373FF" w14:paraId="392C0B40" w14:textId="77777777" w:rsidTr="00726491">
        <w:tc>
          <w:tcPr>
            <w:tcW w:w="1880" w:type="dxa"/>
          </w:tcPr>
          <w:p w14:paraId="1077CCAE" w14:textId="54C6CBF7" w:rsidR="00726491" w:rsidRPr="007373FF" w:rsidRDefault="00414BAB" w:rsidP="00726491">
            <w:pPr>
              <w:pStyle w:val="BodyTextSI"/>
              <w:rPr>
                <w:rFonts w:ascii="Arial" w:hAnsi="Arial" w:cs="Arial"/>
                <w:color w:val="000000" w:themeColor="text2"/>
              </w:rPr>
            </w:pPr>
            <w:r w:rsidRPr="007373FF">
              <w:rPr>
                <w:rFonts w:ascii="Arial" w:hAnsi="Arial" w:cs="Arial"/>
                <w:color w:val="000000" w:themeColor="text2"/>
              </w:rPr>
              <w:t>2</w:t>
            </w:r>
          </w:p>
        </w:tc>
        <w:tc>
          <w:tcPr>
            <w:tcW w:w="1880" w:type="dxa"/>
          </w:tcPr>
          <w:p w14:paraId="5EF3D7E5" w14:textId="34CE1670" w:rsidR="00726491" w:rsidRPr="007373FF" w:rsidRDefault="00414BAB" w:rsidP="00726491">
            <w:pPr>
              <w:pStyle w:val="BodyTextSI"/>
              <w:rPr>
                <w:rFonts w:ascii="Arial" w:hAnsi="Arial" w:cs="Arial"/>
                <w:color w:val="000000" w:themeColor="text2"/>
              </w:rPr>
            </w:pPr>
            <w:r w:rsidRPr="007373FF">
              <w:rPr>
                <w:rFonts w:ascii="Arial" w:hAnsi="Arial" w:cs="Arial"/>
                <w:color w:val="000000" w:themeColor="text2"/>
              </w:rPr>
              <w:t>2</w:t>
            </w:r>
          </w:p>
        </w:tc>
        <w:tc>
          <w:tcPr>
            <w:tcW w:w="1880" w:type="dxa"/>
          </w:tcPr>
          <w:p w14:paraId="4BAE5E3B" w14:textId="10B62469" w:rsidR="00726491" w:rsidRPr="007373FF" w:rsidRDefault="00414BAB" w:rsidP="00726491">
            <w:pPr>
              <w:pStyle w:val="BodyTextSI"/>
              <w:rPr>
                <w:rFonts w:ascii="Arial" w:hAnsi="Arial" w:cs="Arial"/>
                <w:color w:val="000000" w:themeColor="text2"/>
              </w:rPr>
            </w:pPr>
            <w:r w:rsidRPr="007373FF">
              <w:rPr>
                <w:rFonts w:ascii="Arial" w:hAnsi="Arial" w:cs="Arial"/>
                <w:color w:val="000000" w:themeColor="text2"/>
              </w:rPr>
              <w:t>1</w:t>
            </w:r>
          </w:p>
        </w:tc>
        <w:tc>
          <w:tcPr>
            <w:tcW w:w="1881" w:type="dxa"/>
          </w:tcPr>
          <w:p w14:paraId="7B61E8CD" w14:textId="72C71C70" w:rsidR="00726491" w:rsidRPr="007373FF" w:rsidRDefault="00414BAB" w:rsidP="00726491">
            <w:pPr>
              <w:pStyle w:val="BodyTextSI"/>
              <w:rPr>
                <w:rFonts w:ascii="Arial" w:hAnsi="Arial" w:cs="Arial"/>
                <w:color w:val="000000" w:themeColor="text2"/>
              </w:rPr>
            </w:pPr>
            <w:r w:rsidRPr="007373FF">
              <w:rPr>
                <w:rFonts w:ascii="Arial" w:hAnsi="Arial" w:cs="Arial"/>
                <w:color w:val="000000" w:themeColor="text2"/>
              </w:rPr>
              <w:t>2</w:t>
            </w:r>
          </w:p>
        </w:tc>
        <w:tc>
          <w:tcPr>
            <w:tcW w:w="2255" w:type="dxa"/>
          </w:tcPr>
          <w:p w14:paraId="762D0BD6" w14:textId="03623EA8" w:rsidR="00726491" w:rsidRPr="007373FF" w:rsidRDefault="00414BAB" w:rsidP="00726491">
            <w:pPr>
              <w:pStyle w:val="BodyTextSI"/>
              <w:rPr>
                <w:rFonts w:ascii="Arial" w:hAnsi="Arial" w:cs="Arial"/>
                <w:color w:val="000000" w:themeColor="text2"/>
              </w:rPr>
            </w:pPr>
            <w:r w:rsidRPr="007373FF">
              <w:rPr>
                <w:rFonts w:ascii="Arial" w:hAnsi="Arial" w:cs="Arial"/>
                <w:color w:val="000000" w:themeColor="text2"/>
              </w:rPr>
              <w:t>2</w:t>
            </w:r>
          </w:p>
        </w:tc>
      </w:tr>
    </w:tbl>
    <w:p w14:paraId="6A24FD53" w14:textId="77777777" w:rsidR="00E029B6" w:rsidRPr="007373FF" w:rsidRDefault="00E029B6" w:rsidP="00D024B9">
      <w:pPr>
        <w:pStyle w:val="BodyTextSI"/>
        <w:rPr>
          <w:rFonts w:ascii="Arial" w:hAnsi="Arial" w:cs="Arial"/>
          <w:color w:val="000000" w:themeColor="text2"/>
        </w:rPr>
      </w:pPr>
    </w:p>
    <w:p w14:paraId="15005F50" w14:textId="261B07C9" w:rsidR="00FB2F6B" w:rsidRPr="00E85A00" w:rsidRDefault="00FB2F6B" w:rsidP="008329C5">
      <w:pPr>
        <w:pStyle w:val="Heading3"/>
        <w:rPr>
          <w:rFonts w:ascii="Arial" w:hAnsi="Arial" w:cs="Arial"/>
        </w:rPr>
      </w:pPr>
      <w:r w:rsidRPr="00E85A00">
        <w:rPr>
          <w:rFonts w:ascii="Arial" w:hAnsi="Arial" w:cs="Arial"/>
        </w:rPr>
        <w:t>Assessment Requirements</w:t>
      </w:r>
    </w:p>
    <w:p w14:paraId="6D8C9B22" w14:textId="7DAF89F3" w:rsidR="00FB2F6B" w:rsidRPr="00E85A00" w:rsidRDefault="00FB2F6B" w:rsidP="008329C5">
      <w:pPr>
        <w:pStyle w:val="Heading4"/>
        <w:rPr>
          <w:rFonts w:ascii="Arial" w:hAnsi="Arial" w:cs="Arial"/>
        </w:rPr>
      </w:pPr>
      <w:r w:rsidRPr="00E85A00">
        <w:rPr>
          <w:rFonts w:ascii="Arial" w:hAnsi="Arial" w:cs="Arial"/>
        </w:rPr>
        <w:t>Performance evidence</w:t>
      </w:r>
    </w:p>
    <w:p w14:paraId="61F61253" w14:textId="77777777" w:rsidR="00E6160E" w:rsidRPr="007373FF" w:rsidRDefault="00E6160E" w:rsidP="00E6160E">
      <w:pPr>
        <w:pStyle w:val="BodyTextSI"/>
        <w:rPr>
          <w:rFonts w:ascii="Arial" w:hAnsi="Arial" w:cs="Arial"/>
          <w:color w:val="000000" w:themeColor="text2"/>
        </w:rPr>
      </w:pPr>
      <w:r w:rsidRPr="007373FF">
        <w:rPr>
          <w:rFonts w:ascii="Arial" w:hAnsi="Arial" w:cs="Arial"/>
          <w:color w:val="000000" w:themeColor="text2"/>
        </w:rPr>
        <w:t>An individual demonstrating competency must satisfy all of the elements and performance criteria in this unit.</w:t>
      </w:r>
    </w:p>
    <w:p w14:paraId="14FD5CC0" w14:textId="55DC2C88" w:rsidR="003C38C1" w:rsidRPr="00E85A00" w:rsidRDefault="00E6160E" w:rsidP="00E85A00">
      <w:pPr>
        <w:pStyle w:val="BodyTextSI"/>
        <w:rPr>
          <w:rFonts w:cs="Arial"/>
          <w:b/>
          <w:color w:val="0000FF"/>
        </w:rPr>
      </w:pPr>
      <w:r w:rsidRPr="007373FF">
        <w:rPr>
          <w:rFonts w:ascii="Arial" w:hAnsi="Arial" w:cs="Arial"/>
          <w:color w:val="000000" w:themeColor="text2"/>
        </w:rPr>
        <w:t>There must be evidence that the individual has safely and efficiently operated a pelt puller</w:t>
      </w:r>
      <w:r w:rsidR="00E96337" w:rsidRPr="007373FF">
        <w:rPr>
          <w:rFonts w:ascii="Arial" w:hAnsi="Arial" w:cs="Arial"/>
          <w:color w:val="000000" w:themeColor="text2"/>
        </w:rPr>
        <w:t xml:space="preserve"> to remove pelt from at least two carcases</w:t>
      </w:r>
      <w:r w:rsidRPr="007373FF">
        <w:rPr>
          <w:rFonts w:ascii="Arial" w:hAnsi="Arial" w:cs="Arial"/>
          <w:color w:val="000000" w:themeColor="text2"/>
        </w:rPr>
        <w:t>.</w:t>
      </w:r>
    </w:p>
    <w:p w14:paraId="1CACF4A4" w14:textId="7E1CC9CB" w:rsidR="002D4A5E" w:rsidRPr="00E85A00" w:rsidRDefault="002D4A5E" w:rsidP="008329C5">
      <w:pPr>
        <w:pStyle w:val="Heading4"/>
        <w:rPr>
          <w:rFonts w:ascii="Arial" w:hAnsi="Arial" w:cs="Arial"/>
        </w:rPr>
      </w:pPr>
      <w:r w:rsidRPr="00E85A00">
        <w:rPr>
          <w:rFonts w:ascii="Arial" w:hAnsi="Arial" w:cs="Arial"/>
        </w:rPr>
        <w:t>Knowledge evidence</w:t>
      </w:r>
    </w:p>
    <w:p w14:paraId="614C336D" w14:textId="77777777" w:rsidR="00E6160E" w:rsidRPr="007373FF" w:rsidRDefault="00E6160E" w:rsidP="00E6160E">
      <w:pPr>
        <w:pStyle w:val="BodyTextSI"/>
        <w:rPr>
          <w:rFonts w:ascii="Arial" w:hAnsi="Arial" w:cs="Arial"/>
          <w:color w:val="000000" w:themeColor="text2"/>
        </w:rPr>
      </w:pPr>
      <w:r w:rsidRPr="007373FF">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2B418B56" w14:textId="77777777" w:rsidR="003C38C1" w:rsidRPr="00E85A00" w:rsidRDefault="003C38C1" w:rsidP="003C38C1">
      <w:pPr>
        <w:pStyle w:val="SIText"/>
        <w:numPr>
          <w:ilvl w:val="0"/>
          <w:numId w:val="9"/>
        </w:numPr>
        <w:rPr>
          <w:rFonts w:cs="Arial"/>
          <w:color w:val="auto"/>
          <w:sz w:val="22"/>
        </w:rPr>
      </w:pPr>
      <w:r w:rsidRPr="00E85A00">
        <w:rPr>
          <w:rFonts w:cs="Arial"/>
          <w:color w:val="auto"/>
          <w:sz w:val="22"/>
        </w:rPr>
        <w:t>general operation of the puller</w:t>
      </w:r>
    </w:p>
    <w:p w14:paraId="0C8B2C5A" w14:textId="77777777" w:rsidR="003C38C1" w:rsidRPr="00E85A00" w:rsidRDefault="003C38C1" w:rsidP="003C38C1">
      <w:pPr>
        <w:pStyle w:val="SIText"/>
        <w:numPr>
          <w:ilvl w:val="0"/>
          <w:numId w:val="9"/>
        </w:numPr>
        <w:rPr>
          <w:rFonts w:cs="Arial"/>
          <w:color w:val="auto"/>
          <w:sz w:val="22"/>
        </w:rPr>
      </w:pPr>
      <w:r w:rsidRPr="00E85A00">
        <w:rPr>
          <w:rFonts w:cs="Arial"/>
          <w:color w:val="auto"/>
          <w:sz w:val="22"/>
        </w:rPr>
        <w:t>work instructions for the operation and routine maintenance of the pelt puller</w:t>
      </w:r>
    </w:p>
    <w:p w14:paraId="101FC357" w14:textId="77777777" w:rsidR="008E0EB5" w:rsidRPr="007373FF" w:rsidRDefault="008E0EB5" w:rsidP="008E0EB5">
      <w:pPr>
        <w:pStyle w:val="SIText"/>
        <w:numPr>
          <w:ilvl w:val="0"/>
          <w:numId w:val="9"/>
        </w:numPr>
        <w:rPr>
          <w:rFonts w:cs="Arial"/>
          <w:color w:val="auto"/>
          <w:sz w:val="22"/>
        </w:rPr>
      </w:pPr>
      <w:r w:rsidRPr="007373FF">
        <w:rPr>
          <w:rFonts w:cs="Arial"/>
          <w:color w:val="auto"/>
          <w:sz w:val="22"/>
        </w:rPr>
        <w:t>workplace health and safety issues related to the operation of the hide puller</w:t>
      </w:r>
    </w:p>
    <w:p w14:paraId="416A5D53" w14:textId="77777777" w:rsidR="003C38C1" w:rsidRPr="00E85A00" w:rsidRDefault="003C38C1" w:rsidP="003C38C1">
      <w:pPr>
        <w:pStyle w:val="SIText"/>
        <w:numPr>
          <w:ilvl w:val="0"/>
          <w:numId w:val="9"/>
        </w:numPr>
        <w:rPr>
          <w:rFonts w:cs="Arial"/>
          <w:color w:val="auto"/>
          <w:sz w:val="22"/>
        </w:rPr>
      </w:pPr>
      <w:r w:rsidRPr="00E85A00">
        <w:rPr>
          <w:rFonts w:cs="Arial"/>
          <w:color w:val="auto"/>
          <w:sz w:val="22"/>
        </w:rPr>
        <w:t>emergency procedures relating to pelt puller and positioning of carcase</w:t>
      </w:r>
    </w:p>
    <w:p w14:paraId="288B056E" w14:textId="77777777" w:rsidR="003C38C1" w:rsidRPr="00E85A00" w:rsidRDefault="003C38C1" w:rsidP="003C38C1">
      <w:pPr>
        <w:pStyle w:val="SIText"/>
        <w:numPr>
          <w:ilvl w:val="0"/>
          <w:numId w:val="9"/>
        </w:numPr>
        <w:rPr>
          <w:rFonts w:cs="Arial"/>
          <w:color w:val="auto"/>
          <w:sz w:val="22"/>
        </w:rPr>
      </w:pPr>
      <w:r w:rsidRPr="00E85A00">
        <w:rPr>
          <w:rFonts w:cs="Arial"/>
          <w:color w:val="auto"/>
          <w:sz w:val="22"/>
        </w:rPr>
        <w:t>potential for contamination and cross-contamination and the required corrective actions</w:t>
      </w:r>
    </w:p>
    <w:p w14:paraId="4B90464B" w14:textId="77777777" w:rsidR="002D4A5E" w:rsidRPr="007373FF" w:rsidRDefault="002D4A5E" w:rsidP="002D4A5E">
      <w:pPr>
        <w:pStyle w:val="SIText"/>
        <w:rPr>
          <w:rFonts w:cs="Arial"/>
        </w:rPr>
      </w:pPr>
    </w:p>
    <w:p w14:paraId="146A2C5A" w14:textId="77777777" w:rsidR="00786E17" w:rsidRPr="00E85A00" w:rsidRDefault="00786E17" w:rsidP="00786E17">
      <w:pPr>
        <w:pStyle w:val="Heading4"/>
        <w:rPr>
          <w:rFonts w:ascii="Arial" w:hAnsi="Arial" w:cs="Arial"/>
        </w:rPr>
      </w:pPr>
      <w:r w:rsidRPr="00E85A00">
        <w:rPr>
          <w:rFonts w:ascii="Arial" w:hAnsi="Arial" w:cs="Arial"/>
        </w:rPr>
        <w:t>Assessment conditions</w:t>
      </w:r>
    </w:p>
    <w:p w14:paraId="48343EFA" w14:textId="77777777" w:rsidR="00786E17" w:rsidRPr="00E85A00" w:rsidRDefault="00786E17" w:rsidP="00786E17">
      <w:pPr>
        <w:rPr>
          <w:rFonts w:ascii="Arial" w:hAnsi="Arial" w:cs="Arial"/>
        </w:rPr>
      </w:pPr>
      <w:r w:rsidRPr="00E85A00">
        <w:rPr>
          <w:rFonts w:ascii="Arial" w:hAnsi="Arial" w:cs="Arial"/>
        </w:rPr>
        <w:t>Assessors of this unit must satisfy the requirements for assessors in applicable vocational education and training legislation, frameworks and/or standards.</w:t>
      </w:r>
    </w:p>
    <w:p w14:paraId="1760E533" w14:textId="77777777" w:rsidR="00786E17" w:rsidRPr="00E85A00" w:rsidRDefault="00786E17" w:rsidP="00786E17">
      <w:pPr>
        <w:pStyle w:val="Heading5"/>
        <w:rPr>
          <w:rFonts w:ascii="Arial" w:hAnsi="Arial" w:cs="Arial"/>
        </w:rPr>
      </w:pPr>
      <w:r w:rsidRPr="00E85A00">
        <w:rPr>
          <w:rFonts w:ascii="Arial" w:hAnsi="Arial" w:cs="Arial"/>
        </w:rPr>
        <w:t xml:space="preserve">Mandatory workplace requirements: </w:t>
      </w:r>
    </w:p>
    <w:p w14:paraId="7B4589F9" w14:textId="77777777" w:rsidR="00786E17" w:rsidRPr="007373FF" w:rsidRDefault="00786E17" w:rsidP="00786E17">
      <w:pPr>
        <w:pStyle w:val="BodyTextSI"/>
        <w:rPr>
          <w:rFonts w:ascii="Arial" w:hAnsi="Arial" w:cs="Arial"/>
        </w:rPr>
      </w:pPr>
      <w:r w:rsidRPr="007373FF">
        <w:rPr>
          <w:rFonts w:ascii="Arial" w:hAnsi="Arial" w:cs="Arial"/>
        </w:rPr>
        <w:t xml:space="preserve">Mandatory workplace requirements apply to this unit of competency. </w:t>
      </w:r>
    </w:p>
    <w:p w14:paraId="35CB1B5B" w14:textId="30D9EAE5" w:rsidR="00786E17" w:rsidRPr="007373FF" w:rsidRDefault="00786E17" w:rsidP="00786E17">
      <w:pPr>
        <w:pStyle w:val="BodyTextSI"/>
        <w:rPr>
          <w:rFonts w:ascii="Arial" w:hAnsi="Arial" w:cs="Arial"/>
        </w:rPr>
      </w:pPr>
      <w:r w:rsidRPr="007373FF">
        <w:rPr>
          <w:rFonts w:ascii="Arial" w:hAnsi="Arial" w:cs="Arial"/>
        </w:rPr>
        <w:t xml:space="preserve">Performance must be demonstrated in a </w:t>
      </w:r>
      <w:r w:rsidRPr="00E85A00">
        <w:rPr>
          <w:rFonts w:ascii="Arial" w:hAnsi="Arial" w:cs="Arial"/>
          <w:color w:val="000000" w:themeColor="text2"/>
        </w:rPr>
        <w:t xml:space="preserve">meat processing workplace </w:t>
      </w:r>
      <w:r w:rsidRPr="007373FF">
        <w:rPr>
          <w:rFonts w:ascii="Arial" w:hAnsi="Arial" w:cs="Arial"/>
        </w:rPr>
        <w:t>under normal production conditions.</w:t>
      </w:r>
    </w:p>
    <w:p w14:paraId="4BE53C50" w14:textId="77777777" w:rsidR="00786E17" w:rsidRPr="007373FF" w:rsidRDefault="00786E17" w:rsidP="00786E17">
      <w:pPr>
        <w:rPr>
          <w:rFonts w:ascii="Arial" w:hAnsi="Arial" w:cs="Arial"/>
          <w:color w:val="000000" w:themeColor="text2"/>
        </w:rPr>
      </w:pPr>
      <w:r w:rsidRPr="007373FF">
        <w:rPr>
          <w:rFonts w:ascii="Arial" w:hAnsi="Arial" w:cs="Arial"/>
          <w:color w:val="000000" w:themeColor="text2"/>
        </w:rPr>
        <w:lastRenderedPageBreak/>
        <w:t>Assessment must ensure access to:</w:t>
      </w:r>
    </w:p>
    <w:p w14:paraId="3447A321" w14:textId="7C39D8AB" w:rsidR="00786E17" w:rsidRPr="007373FF" w:rsidRDefault="00786E17" w:rsidP="00786E17">
      <w:pPr>
        <w:pStyle w:val="ListParagraph"/>
        <w:numPr>
          <w:ilvl w:val="0"/>
          <w:numId w:val="11"/>
        </w:numPr>
        <w:rPr>
          <w:rFonts w:ascii="Arial" w:hAnsi="Arial" w:cs="Arial"/>
          <w:color w:val="000000" w:themeColor="text2"/>
        </w:rPr>
      </w:pPr>
      <w:r w:rsidRPr="00E85A00">
        <w:rPr>
          <w:rFonts w:ascii="Arial" w:hAnsi="Arial" w:cs="Arial"/>
          <w:color w:val="000000" w:themeColor="text2"/>
        </w:rPr>
        <w:t>carcases or components</w:t>
      </w:r>
      <w:r w:rsidRPr="007373FF">
        <w:rPr>
          <w:rFonts w:ascii="Arial" w:hAnsi="Arial" w:cs="Arial"/>
          <w:color w:val="000000" w:themeColor="text2"/>
        </w:rPr>
        <w:t xml:space="preserve"> as required by performance evidence</w:t>
      </w:r>
    </w:p>
    <w:p w14:paraId="3B49E934" w14:textId="77777777" w:rsidR="00786E17" w:rsidRPr="007373FF" w:rsidRDefault="00786E17" w:rsidP="00786E17">
      <w:pPr>
        <w:pStyle w:val="ListParagraph"/>
        <w:numPr>
          <w:ilvl w:val="0"/>
          <w:numId w:val="11"/>
        </w:numPr>
        <w:rPr>
          <w:rFonts w:ascii="Arial" w:hAnsi="Arial" w:cs="Arial"/>
          <w:color w:val="000000" w:themeColor="text2"/>
        </w:rPr>
      </w:pPr>
      <w:r w:rsidRPr="007373FF">
        <w:rPr>
          <w:rFonts w:ascii="Arial" w:hAnsi="Arial" w:cs="Arial"/>
          <w:color w:val="000000" w:themeColor="text2"/>
        </w:rPr>
        <w:t>PPE applicable to job requirements</w:t>
      </w:r>
    </w:p>
    <w:p w14:paraId="1D843CEB" w14:textId="77777777" w:rsidR="00786E17" w:rsidRPr="007373FF" w:rsidRDefault="00786E17" w:rsidP="00786E17">
      <w:pPr>
        <w:pStyle w:val="ListParagraph"/>
        <w:numPr>
          <w:ilvl w:val="0"/>
          <w:numId w:val="11"/>
        </w:numPr>
        <w:rPr>
          <w:rFonts w:ascii="Arial" w:hAnsi="Arial" w:cs="Arial"/>
          <w:color w:val="000000" w:themeColor="text2"/>
        </w:rPr>
      </w:pPr>
      <w:r w:rsidRPr="007373FF">
        <w:rPr>
          <w:rFonts w:ascii="Arial" w:hAnsi="Arial" w:cs="Arial"/>
          <w:color w:val="000000" w:themeColor="text2"/>
        </w:rPr>
        <w:t>tools and equipment applicable to job requirements</w:t>
      </w:r>
    </w:p>
    <w:p w14:paraId="7521D2B8" w14:textId="51D2C578" w:rsidR="00786E17" w:rsidRPr="007373FF" w:rsidRDefault="00786E17" w:rsidP="00786E17">
      <w:pPr>
        <w:pStyle w:val="ListParagraph"/>
        <w:numPr>
          <w:ilvl w:val="0"/>
          <w:numId w:val="12"/>
        </w:numPr>
        <w:rPr>
          <w:rFonts w:ascii="Arial" w:hAnsi="Arial" w:cs="Arial"/>
          <w:color w:val="000000" w:themeColor="text2"/>
        </w:rPr>
      </w:pPr>
      <w:r w:rsidRPr="007373FF">
        <w:rPr>
          <w:rFonts w:ascii="Arial" w:hAnsi="Arial" w:cs="Arial"/>
          <w:color w:val="000000" w:themeColor="text2"/>
        </w:rPr>
        <w:t xml:space="preserve">organisational policies and procedures relevant </w:t>
      </w:r>
      <w:r w:rsidRPr="00E85A00">
        <w:rPr>
          <w:rFonts w:ascii="Arial" w:hAnsi="Arial" w:cs="Arial"/>
          <w:color w:val="000000" w:themeColor="text2"/>
        </w:rPr>
        <w:t xml:space="preserve">to </w:t>
      </w:r>
      <w:r w:rsidRPr="007373FF">
        <w:rPr>
          <w:rFonts w:ascii="Arial" w:hAnsi="Arial" w:cs="Arial"/>
          <w:color w:val="000000" w:themeColor="text2"/>
        </w:rPr>
        <w:t>removal of pelts from carcases</w:t>
      </w:r>
    </w:p>
    <w:p w14:paraId="2D9DC465" w14:textId="77777777" w:rsidR="00786E17" w:rsidRPr="007373FF" w:rsidRDefault="00786E17" w:rsidP="00786E17">
      <w:pPr>
        <w:pStyle w:val="ListParagraph"/>
        <w:numPr>
          <w:ilvl w:val="0"/>
          <w:numId w:val="12"/>
        </w:numPr>
        <w:rPr>
          <w:rFonts w:ascii="Arial" w:hAnsi="Arial" w:cs="Arial"/>
          <w:color w:val="000000" w:themeColor="text2"/>
        </w:rPr>
      </w:pPr>
      <w:r w:rsidRPr="007373FF">
        <w:rPr>
          <w:rFonts w:ascii="Arial" w:hAnsi="Arial" w:cs="Arial"/>
          <w:color w:val="000000" w:themeColor="text2"/>
        </w:rPr>
        <w:t xml:space="preserve">work orders or specifications used in the workplace </w:t>
      </w:r>
    </w:p>
    <w:p w14:paraId="188431BB" w14:textId="77777777" w:rsidR="00786E17" w:rsidRPr="007373FF" w:rsidRDefault="00786E17" w:rsidP="00786E17">
      <w:pPr>
        <w:pStyle w:val="ListParagraph"/>
        <w:numPr>
          <w:ilvl w:val="0"/>
          <w:numId w:val="13"/>
        </w:numPr>
        <w:rPr>
          <w:rFonts w:ascii="Arial" w:hAnsi="Arial" w:cs="Arial"/>
          <w:color w:val="000000" w:themeColor="text2"/>
        </w:rPr>
      </w:pPr>
      <w:r w:rsidRPr="007373FF">
        <w:rPr>
          <w:rFonts w:ascii="Arial" w:hAnsi="Arial" w:cs="Arial"/>
          <w:color w:val="000000" w:themeColor="text2"/>
        </w:rPr>
        <w:t>a workplace supervisor.</w:t>
      </w:r>
    </w:p>
    <w:p w14:paraId="1914EF45" w14:textId="77777777" w:rsidR="00695D51" w:rsidRPr="007373FF" w:rsidRDefault="00695D51" w:rsidP="002D4A5E">
      <w:pPr>
        <w:pStyle w:val="BodyTextSI"/>
        <w:rPr>
          <w:rFonts w:ascii="Arial" w:hAnsi="Arial" w:cs="Arial"/>
          <w:color w:val="000000" w:themeColor="text2"/>
        </w:rPr>
      </w:pPr>
    </w:p>
    <w:p w14:paraId="304F0D9E" w14:textId="77777777" w:rsidR="00350925" w:rsidRPr="00E85A00" w:rsidRDefault="00350925" w:rsidP="00695D51">
      <w:pPr>
        <w:pStyle w:val="BodyTextSI"/>
        <w:rPr>
          <w:rFonts w:ascii="Arial" w:hAnsi="Arial" w:cs="Arial"/>
        </w:rPr>
      </w:pPr>
    </w:p>
    <w:p w14:paraId="42C51508" w14:textId="4B35740B" w:rsidR="00B85A2F" w:rsidRPr="007373FF" w:rsidRDefault="001A307E" w:rsidP="00526094">
      <w:pPr>
        <w:pStyle w:val="Heading4"/>
        <w:rPr>
          <w:rFonts w:ascii="Arial" w:hAnsi="Arial" w:cs="Arial"/>
          <w:color w:val="000000" w:themeColor="text2"/>
        </w:rPr>
      </w:pPr>
      <w:r w:rsidRPr="007373FF">
        <w:rPr>
          <w:rFonts w:ascii="Arial" w:hAnsi="Arial" w:cs="Arial"/>
          <w:color w:val="000000" w:themeColor="text2"/>
        </w:rPr>
        <w:t>Unit m</w:t>
      </w:r>
      <w:r w:rsidR="00922C8D" w:rsidRPr="007373FF">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430"/>
        <w:gridCol w:w="1500"/>
        <w:gridCol w:w="3579"/>
      </w:tblGrid>
      <w:tr w:rsidR="00E5158E" w:rsidRPr="007373FF" w14:paraId="2B60ACCF" w14:textId="16D47C00" w:rsidTr="00E85A00">
        <w:trPr>
          <w:trHeight w:val="1073"/>
        </w:trPr>
        <w:tc>
          <w:tcPr>
            <w:tcW w:w="2195" w:type="dxa"/>
          </w:tcPr>
          <w:p w14:paraId="22ADD666" w14:textId="77777777" w:rsidR="00E5158E" w:rsidRPr="007373FF" w:rsidRDefault="00E5158E" w:rsidP="00C04160">
            <w:pPr>
              <w:pStyle w:val="BodyTextSI"/>
              <w:rPr>
                <w:rFonts w:ascii="Arial" w:hAnsi="Arial" w:cs="Arial"/>
                <w:b/>
                <w:bCs/>
                <w:color w:val="000000" w:themeColor="text2"/>
              </w:rPr>
            </w:pPr>
            <w:r w:rsidRPr="007373FF">
              <w:rPr>
                <w:rFonts w:ascii="Arial" w:hAnsi="Arial" w:cs="Arial"/>
                <w:b/>
                <w:bCs/>
                <w:color w:val="000000" w:themeColor="text2"/>
              </w:rPr>
              <w:t>Code and title current version</w:t>
            </w:r>
          </w:p>
        </w:tc>
        <w:tc>
          <w:tcPr>
            <w:tcW w:w="2430" w:type="dxa"/>
          </w:tcPr>
          <w:p w14:paraId="0206D43C" w14:textId="77777777" w:rsidR="00E5158E" w:rsidRPr="007373FF" w:rsidRDefault="00E5158E" w:rsidP="00C04160">
            <w:pPr>
              <w:pStyle w:val="BodyTextSI"/>
              <w:rPr>
                <w:rFonts w:ascii="Arial" w:hAnsi="Arial" w:cs="Arial"/>
                <w:b/>
                <w:bCs/>
                <w:color w:val="000000" w:themeColor="text2"/>
              </w:rPr>
            </w:pPr>
            <w:r w:rsidRPr="007373FF">
              <w:rPr>
                <w:rFonts w:ascii="Arial" w:hAnsi="Arial" w:cs="Arial"/>
                <w:b/>
                <w:bCs/>
                <w:color w:val="000000" w:themeColor="text2"/>
              </w:rPr>
              <w:t>Code and title previous version</w:t>
            </w:r>
          </w:p>
        </w:tc>
        <w:tc>
          <w:tcPr>
            <w:tcW w:w="1500" w:type="dxa"/>
          </w:tcPr>
          <w:p w14:paraId="2DF6A043" w14:textId="77562530" w:rsidR="00E5158E" w:rsidRPr="007373FF" w:rsidRDefault="00E5158E" w:rsidP="00C04160">
            <w:pPr>
              <w:pStyle w:val="BodyTextSI"/>
              <w:rPr>
                <w:rFonts w:ascii="Arial" w:hAnsi="Arial" w:cs="Arial"/>
                <w:b/>
                <w:bCs/>
                <w:color w:val="000000" w:themeColor="text2"/>
              </w:rPr>
            </w:pPr>
            <w:r w:rsidRPr="007373FF">
              <w:rPr>
                <w:rFonts w:ascii="Arial" w:hAnsi="Arial" w:cs="Arial"/>
                <w:b/>
                <w:bCs/>
                <w:color w:val="000000" w:themeColor="text2"/>
              </w:rPr>
              <w:t>Equivalence status</w:t>
            </w:r>
          </w:p>
        </w:tc>
        <w:tc>
          <w:tcPr>
            <w:tcW w:w="3579" w:type="dxa"/>
          </w:tcPr>
          <w:p w14:paraId="70A5D43A" w14:textId="00F808A3" w:rsidR="00E5158E" w:rsidRPr="007373FF" w:rsidRDefault="00E5158E" w:rsidP="00C04160">
            <w:pPr>
              <w:pStyle w:val="BodyTextSI"/>
              <w:rPr>
                <w:rFonts w:ascii="Arial" w:hAnsi="Arial" w:cs="Arial"/>
                <w:b/>
                <w:bCs/>
                <w:color w:val="000000" w:themeColor="text2"/>
              </w:rPr>
            </w:pPr>
            <w:r w:rsidRPr="007373FF">
              <w:rPr>
                <w:rFonts w:ascii="Arial" w:hAnsi="Arial" w:cs="Arial"/>
                <w:b/>
                <w:bCs/>
                <w:color w:val="000000" w:themeColor="text2"/>
              </w:rPr>
              <w:t>Comments</w:t>
            </w:r>
          </w:p>
        </w:tc>
      </w:tr>
      <w:tr w:rsidR="00C91DB9" w:rsidRPr="007373FF" w14:paraId="3010ADC2" w14:textId="77777777" w:rsidTr="00E85A00">
        <w:trPr>
          <w:trHeight w:val="1052"/>
        </w:trPr>
        <w:tc>
          <w:tcPr>
            <w:tcW w:w="2195" w:type="dxa"/>
          </w:tcPr>
          <w:p w14:paraId="409EF6ED" w14:textId="547D7686" w:rsidR="00C91DB9" w:rsidRPr="00E85A00" w:rsidRDefault="008E7248" w:rsidP="00C91DB9">
            <w:pPr>
              <w:pStyle w:val="SIText-Italics"/>
              <w:rPr>
                <w:color w:val="000000" w:themeColor="text2"/>
              </w:rPr>
            </w:pPr>
            <w:r w:rsidRPr="008E7248">
              <w:rPr>
                <w:rFonts w:cs="Arial"/>
                <w:i w:val="0"/>
                <w:color w:val="000000" w:themeColor="text2"/>
                <w:sz w:val="22"/>
              </w:rPr>
              <w:t>AMPABA3X22</w:t>
            </w:r>
            <w:r w:rsidR="003C38C1" w:rsidRPr="00E85A00">
              <w:rPr>
                <w:rFonts w:cs="Arial"/>
                <w:i w:val="0"/>
                <w:color w:val="000000" w:themeColor="text2"/>
                <w:sz w:val="22"/>
              </w:rPr>
              <w:t xml:space="preserve"> Operate pelt puller</w:t>
            </w:r>
          </w:p>
        </w:tc>
        <w:tc>
          <w:tcPr>
            <w:tcW w:w="2430" w:type="dxa"/>
          </w:tcPr>
          <w:p w14:paraId="2D73B86B" w14:textId="5A4A1924" w:rsidR="00C91DB9" w:rsidRPr="00E85A00" w:rsidRDefault="00E6160E" w:rsidP="00C91DB9">
            <w:pPr>
              <w:pStyle w:val="BodyTextSI"/>
              <w:rPr>
                <w:color w:val="000000" w:themeColor="text2"/>
              </w:rPr>
            </w:pPr>
            <w:r w:rsidRPr="00E85A00">
              <w:rPr>
                <w:rFonts w:ascii="Arial" w:hAnsi="Arial" w:cs="Arial"/>
                <w:color w:val="000000" w:themeColor="text2"/>
              </w:rPr>
              <w:t>AMPA3030 Operate pelt puller</w:t>
            </w:r>
            <w:r w:rsidRPr="00E85A00" w:rsidDel="00E6160E">
              <w:rPr>
                <w:rFonts w:ascii="Arial" w:hAnsi="Arial" w:cs="Arial"/>
                <w:color w:val="000000" w:themeColor="text2"/>
              </w:rPr>
              <w:t xml:space="preserve"> </w:t>
            </w:r>
          </w:p>
        </w:tc>
        <w:tc>
          <w:tcPr>
            <w:tcW w:w="1500" w:type="dxa"/>
          </w:tcPr>
          <w:p w14:paraId="4B769DF0" w14:textId="0C72FB9A" w:rsidR="00C91DB9" w:rsidRPr="00E85A00" w:rsidRDefault="00762601" w:rsidP="00C91DB9">
            <w:pPr>
              <w:pStyle w:val="BodyTextSI"/>
              <w:rPr>
                <w:rFonts w:ascii="Arial" w:hAnsi="Arial" w:cs="Arial"/>
                <w:color w:val="000000" w:themeColor="text2"/>
              </w:rPr>
            </w:pPr>
            <w:r w:rsidRPr="00E85A00">
              <w:rPr>
                <w:rFonts w:ascii="Arial" w:hAnsi="Arial" w:cs="Arial"/>
                <w:color w:val="000000" w:themeColor="text2"/>
              </w:rPr>
              <w:t>Equivalent</w:t>
            </w:r>
          </w:p>
        </w:tc>
        <w:tc>
          <w:tcPr>
            <w:tcW w:w="3579" w:type="dxa"/>
          </w:tcPr>
          <w:p w14:paraId="2095DB74" w14:textId="45BAC5E8" w:rsidR="00C91DB9" w:rsidRPr="00E85A00" w:rsidRDefault="00E6160E" w:rsidP="00C91DB9">
            <w:pPr>
              <w:pStyle w:val="BodyTextSI"/>
              <w:rPr>
                <w:rFonts w:ascii="Arial" w:hAnsi="Arial" w:cs="Arial"/>
                <w:color w:val="000000" w:themeColor="text2"/>
              </w:rPr>
            </w:pPr>
            <w:r w:rsidRPr="00E85A00">
              <w:rPr>
                <w:rFonts w:ascii="Arial" w:hAnsi="Arial" w:cs="Arial"/>
                <w:color w:val="000000" w:themeColor="text2"/>
              </w:rPr>
              <w:t>Updated to meet 2025 Training Package Organising Framework standards. Performance and knowledge evidence requirements consistent with previous version</w:t>
            </w:r>
          </w:p>
        </w:tc>
      </w:tr>
    </w:tbl>
    <w:p w14:paraId="1D8F46F5" w14:textId="77777777" w:rsidR="00B85A2F" w:rsidRPr="007373FF" w:rsidRDefault="00B85A2F" w:rsidP="00D024B9">
      <w:pPr>
        <w:pStyle w:val="BodyTextSI"/>
        <w:rPr>
          <w:rFonts w:ascii="Arial" w:hAnsi="Arial" w:cs="Arial"/>
          <w:color w:val="000000" w:themeColor="text2"/>
        </w:rPr>
      </w:pPr>
    </w:p>
    <w:p w14:paraId="0A565D33" w14:textId="4452A7CA" w:rsidR="00B85A2F" w:rsidRPr="007373FF" w:rsidRDefault="00B85A2F" w:rsidP="00B85A2F">
      <w:pPr>
        <w:pStyle w:val="Heading3"/>
        <w:rPr>
          <w:rFonts w:ascii="Arial" w:hAnsi="Arial" w:cs="Arial"/>
          <w:color w:val="000000" w:themeColor="text2"/>
        </w:rPr>
      </w:pPr>
      <w:r w:rsidRPr="007373FF">
        <w:rPr>
          <w:rFonts w:ascii="Arial" w:hAnsi="Arial" w:cs="Arial"/>
          <w:color w:val="000000" w:themeColor="text2"/>
        </w:rPr>
        <w:t>Overview information</w:t>
      </w:r>
    </w:p>
    <w:p w14:paraId="6360339A" w14:textId="77777777" w:rsidR="00B85A2F" w:rsidRPr="007373FF" w:rsidRDefault="00B85A2F" w:rsidP="00B85A2F">
      <w:pPr>
        <w:pStyle w:val="Heading4"/>
        <w:rPr>
          <w:rFonts w:ascii="Arial" w:hAnsi="Arial" w:cs="Arial"/>
          <w:color w:val="000000" w:themeColor="text2"/>
        </w:rPr>
      </w:pPr>
      <w:r w:rsidRPr="007373FF">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7373FF" w14:paraId="2860BE6D" w14:textId="77777777" w:rsidTr="00C32357">
        <w:tc>
          <w:tcPr>
            <w:tcW w:w="2972" w:type="dxa"/>
          </w:tcPr>
          <w:p w14:paraId="7CA8953A" w14:textId="77777777" w:rsidR="00B85A2F" w:rsidRPr="007373FF" w:rsidRDefault="00B85A2F" w:rsidP="00547C62">
            <w:pPr>
              <w:pStyle w:val="BodyTextSI"/>
              <w:rPr>
                <w:rFonts w:ascii="Arial" w:hAnsi="Arial" w:cs="Arial"/>
                <w:b/>
                <w:bCs/>
                <w:color w:val="000000" w:themeColor="text2"/>
              </w:rPr>
            </w:pPr>
            <w:r w:rsidRPr="007373FF">
              <w:rPr>
                <w:rFonts w:ascii="Arial" w:hAnsi="Arial" w:cs="Arial"/>
                <w:b/>
                <w:bCs/>
                <w:color w:val="000000" w:themeColor="text2"/>
              </w:rPr>
              <w:t>Release</w:t>
            </w:r>
          </w:p>
        </w:tc>
        <w:tc>
          <w:tcPr>
            <w:tcW w:w="6430" w:type="dxa"/>
          </w:tcPr>
          <w:p w14:paraId="6A71BCB1" w14:textId="77777777" w:rsidR="00B85A2F" w:rsidRPr="007373FF" w:rsidRDefault="00B85A2F" w:rsidP="00547C62">
            <w:pPr>
              <w:pStyle w:val="BodyTextSI"/>
              <w:rPr>
                <w:rFonts w:ascii="Arial" w:hAnsi="Arial" w:cs="Arial"/>
                <w:b/>
                <w:bCs/>
                <w:color w:val="000000" w:themeColor="text2"/>
              </w:rPr>
            </w:pPr>
            <w:r w:rsidRPr="007373FF">
              <w:rPr>
                <w:rFonts w:ascii="Arial" w:hAnsi="Arial" w:cs="Arial"/>
                <w:b/>
                <w:bCs/>
                <w:color w:val="000000" w:themeColor="text2"/>
              </w:rPr>
              <w:t>Comments</w:t>
            </w:r>
          </w:p>
        </w:tc>
      </w:tr>
      <w:tr w:rsidR="000F3886" w:rsidRPr="007373FF" w14:paraId="5CF529C7" w14:textId="77777777" w:rsidTr="00C32357">
        <w:tc>
          <w:tcPr>
            <w:tcW w:w="2972" w:type="dxa"/>
          </w:tcPr>
          <w:p w14:paraId="22761332" w14:textId="457B2B9A" w:rsidR="00B85A2F" w:rsidRPr="00E85A00" w:rsidRDefault="00AC2E59" w:rsidP="00E85A00">
            <w:pPr>
              <w:pStyle w:val="SIText-Italics"/>
              <w:rPr>
                <w:rFonts w:cs="Arial"/>
                <w:color w:val="000000" w:themeColor="text2"/>
              </w:rPr>
            </w:pPr>
            <w:r w:rsidRPr="00E85A00">
              <w:rPr>
                <w:rFonts w:cs="Arial"/>
                <w:i w:val="0"/>
                <w:color w:val="000000" w:themeColor="text2"/>
                <w:sz w:val="22"/>
              </w:rPr>
              <w:t>Release 1</w:t>
            </w:r>
          </w:p>
        </w:tc>
        <w:tc>
          <w:tcPr>
            <w:tcW w:w="6430" w:type="dxa"/>
          </w:tcPr>
          <w:p w14:paraId="26CB3677" w14:textId="67B36BE4" w:rsidR="00B85A2F" w:rsidRPr="00E85A00" w:rsidRDefault="00AC2E59" w:rsidP="00E85A00">
            <w:pPr>
              <w:pStyle w:val="SIText-Italics"/>
              <w:rPr>
                <w:rFonts w:cs="Arial"/>
                <w:color w:val="000000" w:themeColor="text2"/>
              </w:rPr>
            </w:pPr>
            <w:r w:rsidRPr="00E85A00">
              <w:rPr>
                <w:rFonts w:cs="Arial"/>
                <w:i w:val="0"/>
                <w:color w:val="000000" w:themeColor="text2"/>
                <w:sz w:val="22"/>
              </w:rPr>
              <w:t xml:space="preserve">This unit of competency was first released in AMP Australian Meat Processing Training Package Release </w:t>
            </w:r>
            <w:r w:rsidR="00E6160E" w:rsidRPr="00E85A00">
              <w:rPr>
                <w:rFonts w:cs="Arial"/>
                <w:i w:val="0"/>
                <w:color w:val="000000" w:themeColor="text2"/>
                <w:sz w:val="22"/>
              </w:rPr>
              <w:t>10</w:t>
            </w:r>
            <w:r w:rsidRPr="00E85A00">
              <w:rPr>
                <w:rFonts w:cs="Arial"/>
                <w:i w:val="0"/>
                <w:color w:val="000000" w:themeColor="text2"/>
                <w:sz w:val="22"/>
              </w:rPr>
              <w:t>.0.</w:t>
            </w:r>
          </w:p>
        </w:tc>
      </w:tr>
    </w:tbl>
    <w:p w14:paraId="44509A20" w14:textId="77777777" w:rsidR="00B85A2F" w:rsidRPr="007373FF" w:rsidRDefault="00B85A2F" w:rsidP="00B85A2F">
      <w:pPr>
        <w:pStyle w:val="BodyTextSI"/>
        <w:rPr>
          <w:rFonts w:ascii="Arial" w:hAnsi="Arial" w:cs="Arial"/>
          <w:color w:val="000000" w:themeColor="text2"/>
        </w:rPr>
      </w:pPr>
    </w:p>
    <w:p w14:paraId="3C715895" w14:textId="50F7232E" w:rsidR="00B85A2F" w:rsidRPr="007373FF" w:rsidRDefault="00B85A2F" w:rsidP="00D024B9">
      <w:pPr>
        <w:pStyle w:val="BodyTextSI"/>
        <w:rPr>
          <w:rFonts w:ascii="Arial" w:hAnsi="Arial" w:cs="Arial"/>
          <w:color w:val="000000" w:themeColor="text2"/>
        </w:rPr>
      </w:pPr>
    </w:p>
    <w:sectPr w:rsidR="00B85A2F" w:rsidRPr="007373FF"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1B1D0" w14:textId="77777777" w:rsidR="004B3938" w:rsidRDefault="004B3938" w:rsidP="005072F6">
      <w:r>
        <w:separator/>
      </w:r>
    </w:p>
  </w:endnote>
  <w:endnote w:type="continuationSeparator" w:id="0">
    <w:p w14:paraId="24EE1EB1" w14:textId="77777777" w:rsidR="004B3938" w:rsidRDefault="004B3938"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C29D" w14:textId="77777777" w:rsidR="004B3938" w:rsidRDefault="004B3938" w:rsidP="005072F6">
      <w:r>
        <w:separator/>
      </w:r>
    </w:p>
  </w:footnote>
  <w:footnote w:type="continuationSeparator" w:id="0">
    <w:p w14:paraId="4070E0BE" w14:textId="77777777" w:rsidR="004B3938" w:rsidRDefault="004B3938"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4955B32D" w:rsidR="00225717" w:rsidRPr="00E85A00" w:rsidRDefault="004B3938">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E7248" w:rsidRPr="008E7248">
      <w:rPr>
        <w:rFonts w:ascii="Arial" w:hAnsi="Arial" w:cs="Arial"/>
        <w:b/>
        <w:bCs/>
      </w:rPr>
      <w:t>AMPABA3X22</w:t>
    </w:r>
    <w:r w:rsidR="003C38C1" w:rsidRPr="00E85A00">
      <w:rPr>
        <w:rFonts w:ascii="Arial" w:hAnsi="Arial" w:cs="Arial"/>
        <w:b/>
        <w:bCs/>
      </w:rPr>
      <w:t xml:space="preserve"> Operate pelt puller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2B5443E"/>
    <w:multiLevelType w:val="multilevel"/>
    <w:tmpl w:val="9672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E7E3C"/>
    <w:multiLevelType w:val="multilevel"/>
    <w:tmpl w:val="171A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B33853"/>
    <w:multiLevelType w:val="multilevel"/>
    <w:tmpl w:val="0A64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880BBE"/>
    <w:multiLevelType w:val="multilevel"/>
    <w:tmpl w:val="323A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D1782E"/>
    <w:multiLevelType w:val="multilevel"/>
    <w:tmpl w:val="AEF0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8B4251"/>
    <w:multiLevelType w:val="multilevel"/>
    <w:tmpl w:val="B5A6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6"/>
  </w:num>
  <w:num w:numId="2" w16cid:durableId="215511303">
    <w:abstractNumId w:val="13"/>
  </w:num>
  <w:num w:numId="3" w16cid:durableId="1605649098">
    <w:abstractNumId w:val="4"/>
  </w:num>
  <w:num w:numId="4" w16cid:durableId="1009213120">
    <w:abstractNumId w:val="8"/>
  </w:num>
  <w:num w:numId="5" w16cid:durableId="1633317836">
    <w:abstractNumId w:val="10"/>
  </w:num>
  <w:num w:numId="6" w16cid:durableId="1200357385">
    <w:abstractNumId w:val="11"/>
  </w:num>
  <w:num w:numId="7" w16cid:durableId="732122212">
    <w:abstractNumId w:val="2"/>
  </w:num>
  <w:num w:numId="8" w16cid:durableId="1852598987">
    <w:abstractNumId w:val="3"/>
  </w:num>
  <w:num w:numId="9" w16cid:durableId="1048187417">
    <w:abstractNumId w:val="12"/>
  </w:num>
  <w:num w:numId="10" w16cid:durableId="64374690">
    <w:abstractNumId w:val="1"/>
  </w:num>
  <w:num w:numId="11" w16cid:durableId="1348558814">
    <w:abstractNumId w:val="5"/>
  </w:num>
  <w:num w:numId="12" w16cid:durableId="431364437">
    <w:abstractNumId w:val="0"/>
  </w:num>
  <w:num w:numId="13" w16cid:durableId="140654473">
    <w:abstractNumId w:val="9"/>
  </w:num>
  <w:num w:numId="14" w16cid:durableId="55963461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52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4D88"/>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38C1"/>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4BAB"/>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B3938"/>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299C"/>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373FF"/>
    <w:rsid w:val="007423F5"/>
    <w:rsid w:val="007452A9"/>
    <w:rsid w:val="00751D08"/>
    <w:rsid w:val="00761428"/>
    <w:rsid w:val="00762601"/>
    <w:rsid w:val="00770132"/>
    <w:rsid w:val="0078056B"/>
    <w:rsid w:val="00781343"/>
    <w:rsid w:val="00785333"/>
    <w:rsid w:val="00786E17"/>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0EB5"/>
    <w:rsid w:val="008E1A43"/>
    <w:rsid w:val="008E2E2B"/>
    <w:rsid w:val="008E64FE"/>
    <w:rsid w:val="008E6615"/>
    <w:rsid w:val="008E7248"/>
    <w:rsid w:val="008F187A"/>
    <w:rsid w:val="008F2B96"/>
    <w:rsid w:val="008F54D2"/>
    <w:rsid w:val="008F61D4"/>
    <w:rsid w:val="00913417"/>
    <w:rsid w:val="00915FAA"/>
    <w:rsid w:val="00922C8D"/>
    <w:rsid w:val="00924E43"/>
    <w:rsid w:val="0092632A"/>
    <w:rsid w:val="00927D53"/>
    <w:rsid w:val="00936842"/>
    <w:rsid w:val="009432E2"/>
    <w:rsid w:val="00946AB9"/>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30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3F1"/>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60E"/>
    <w:rsid w:val="00E61DFA"/>
    <w:rsid w:val="00E67E16"/>
    <w:rsid w:val="00E71B5B"/>
    <w:rsid w:val="00E73D4C"/>
    <w:rsid w:val="00E756EE"/>
    <w:rsid w:val="00E76329"/>
    <w:rsid w:val="00E777C9"/>
    <w:rsid w:val="00E80ECA"/>
    <w:rsid w:val="00E816CF"/>
    <w:rsid w:val="00E84724"/>
    <w:rsid w:val="00E85A00"/>
    <w:rsid w:val="00E91B63"/>
    <w:rsid w:val="00E96337"/>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025E4"/>
    <w:rsid w:val="00F37800"/>
    <w:rsid w:val="00F423DD"/>
    <w:rsid w:val="00F43DEC"/>
    <w:rsid w:val="00F44751"/>
    <w:rsid w:val="00F5197C"/>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E6160E"/>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03D63E63-40A8-44F9-9CC8-FD886706A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121</TotalTime>
  <Pages>3</Pages>
  <Words>560</Words>
  <Characters>3369</Characters>
  <Application>Microsoft Office Word</Application>
  <DocSecurity>0</DocSecurity>
  <Lines>124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33</cp:revision>
  <dcterms:created xsi:type="dcterms:W3CDTF">2026-07-21T23:02:00Z</dcterms:created>
  <dcterms:modified xsi:type="dcterms:W3CDTF">2026-08-21T07:21:00Z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